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Argyll and Bute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Argyll and Bute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Argyll and Bute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Argyll and Bute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Argyll and Bute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Argyll and Bute are estimated to have a score of 1-2 on the PGSI (low-risk gambling), whilst </w:t>
      </w:r>
      <w:r w:rsidRPr="00773DF7">
        <w:rPr>
          <w:rFonts w:ascii="Libre Franklin Light" w:hAnsi="Libre Franklin Light" w:cs="Calibri Light"/>
          <w:b/>
          <w:bCs/>
          <w:color w:val="C45911" w:themeColor="accent2" w:themeShade="BF"/>
        </w:rPr>
        <w:t xml:space="preserve">2.9%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47.4% </w:t>
      </w:r>
      <w:r w:rsidRPr="004747BF">
        <w:rPr>
          <w:rFonts w:ascii="Libre Franklin Light" w:eastAsia="Times New Roman" w:hAnsi="Libre Franklin Light" w:cs="Calibri Light"/>
        </w:rPr>
        <w:t xml:space="preserve">of those respondents classified as PGSI 8+ in Argyll and Bute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Argyll and Bute is estimated to be </w:t>
      </w:r>
      <w:r w:rsidRPr="00773DF7">
        <w:rPr>
          <w:rFonts w:ascii="Libre Franklin Light" w:eastAsia="Times New Roman" w:hAnsi="Libre Franklin Light" w:cs="Calibri Light"/>
          <w:b/>
          <w:bCs/>
          <w:color w:val="C45911" w:themeColor="accent2" w:themeShade="BF"/>
        </w:rPr>
        <w:t xml:space="preserve">£1,276,165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Argyll and Bute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Argyll and Bute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Argyll and Bute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Argyll and Bute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Argyll and But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Argyll and Bute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Argyll and But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Argyll and Bute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44.8%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Argyll and Bute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47.4%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Argyll and But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Argyll and Bute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32.1%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Argyll and Bute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Argyll and Bute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57.9%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Argyll and Bute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Argyll and Bute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Argyll and Bute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£1,276,165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Argyll and Bute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£20,787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£429,879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£30,795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£8,661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£15,879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£770,164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£1,276,165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Argyll and Bute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Argyll and Bute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Argyll and Bute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Argyll and Bute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Argyll and Bute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Argyll and Bute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Argyll and Bute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Argyll and Bute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Argyll and Bute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Argyll and Bute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Argyll and Bute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Argyll and Bute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FB1EABA-AFD2-4B78-A372-4F438F5AED4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